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A113F" w14:textId="77777777" w:rsidR="00D947F4" w:rsidRDefault="00D947F4" w:rsidP="00D947F4">
      <w:pPr>
        <w:pStyle w:val="NoSpacing"/>
      </w:pPr>
      <w:r>
        <w:rPr>
          <w:u w:val="single"/>
        </w:rPr>
        <w:t>William BURTON</w:t>
      </w:r>
      <w:r>
        <w:t xml:space="preserve">      (fl.1460)</w:t>
      </w:r>
    </w:p>
    <w:p w14:paraId="113454E3" w14:textId="77777777" w:rsidR="00D947F4" w:rsidRDefault="00D947F4" w:rsidP="00D947F4">
      <w:pPr>
        <w:pStyle w:val="NoSpacing"/>
      </w:pPr>
      <w:r>
        <w:t xml:space="preserve">of </w:t>
      </w:r>
      <w:proofErr w:type="spellStart"/>
      <w:r>
        <w:t>St..Clement</w:t>
      </w:r>
      <w:proofErr w:type="spellEnd"/>
      <w:r>
        <w:t xml:space="preserve"> Danes, Middlesex. </w:t>
      </w:r>
      <w:proofErr w:type="spellStart"/>
      <w:r>
        <w:t>Sheather</w:t>
      </w:r>
      <w:proofErr w:type="spellEnd"/>
      <w:r>
        <w:t>.</w:t>
      </w:r>
    </w:p>
    <w:p w14:paraId="1FA94862" w14:textId="77777777" w:rsidR="00D947F4" w:rsidRDefault="00D947F4" w:rsidP="00D947F4">
      <w:pPr>
        <w:pStyle w:val="NoSpacing"/>
      </w:pPr>
    </w:p>
    <w:p w14:paraId="3C4A88C1" w14:textId="77777777" w:rsidR="00D947F4" w:rsidRDefault="00D947F4" w:rsidP="00D947F4">
      <w:pPr>
        <w:pStyle w:val="NoSpacing"/>
      </w:pPr>
    </w:p>
    <w:p w14:paraId="126D33F3" w14:textId="77777777" w:rsidR="00D947F4" w:rsidRDefault="00D947F4" w:rsidP="00D947F4">
      <w:pPr>
        <w:pStyle w:val="NoSpacing"/>
      </w:pPr>
      <w:r>
        <w:tab/>
        <w:t>1460</w:t>
      </w:r>
      <w:r>
        <w:tab/>
        <w:t xml:space="preserve">John Broun, </w:t>
      </w:r>
      <w:proofErr w:type="spellStart"/>
      <w:r>
        <w:t>sheather</w:t>
      </w:r>
      <w:proofErr w:type="spellEnd"/>
      <w:r>
        <w:t>(q.v.), brought a plaint of debt against him.</w:t>
      </w:r>
    </w:p>
    <w:p w14:paraId="026EB0F8" w14:textId="77777777" w:rsidR="00D947F4" w:rsidRDefault="00D947F4" w:rsidP="00D947F4">
      <w:pPr>
        <w:pStyle w:val="NoSpacing"/>
      </w:pPr>
      <w:r>
        <w:tab/>
      </w:r>
      <w:r>
        <w:tab/>
        <w:t xml:space="preserve">( </w:t>
      </w:r>
      <w:hyperlink r:id="rId6" w:history="1">
        <w:r w:rsidRPr="00FA53AB">
          <w:rPr>
            <w:rStyle w:val="Hyperlink"/>
          </w:rPr>
          <w:t>https://waalt.uh.edu/index.php/IDXCP40no799</w:t>
        </w:r>
      </w:hyperlink>
      <w:r>
        <w:t xml:space="preserve"> )</w:t>
      </w:r>
    </w:p>
    <w:p w14:paraId="6B87DCB4" w14:textId="77777777" w:rsidR="00D947F4" w:rsidRDefault="00D947F4" w:rsidP="00D947F4">
      <w:pPr>
        <w:pStyle w:val="NoSpacing"/>
      </w:pPr>
    </w:p>
    <w:p w14:paraId="562AD197" w14:textId="77777777" w:rsidR="00D947F4" w:rsidRDefault="00D947F4" w:rsidP="00D947F4">
      <w:pPr>
        <w:pStyle w:val="NoSpacing"/>
      </w:pPr>
    </w:p>
    <w:p w14:paraId="43B76380" w14:textId="77777777" w:rsidR="00D947F4" w:rsidRDefault="00D947F4" w:rsidP="00D947F4">
      <w:pPr>
        <w:pStyle w:val="NoSpacing"/>
      </w:pPr>
      <w:r>
        <w:t>25 April 2025</w:t>
      </w:r>
    </w:p>
    <w:p w14:paraId="3DC490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7EC51" w14:textId="77777777" w:rsidR="00D947F4" w:rsidRDefault="00D947F4" w:rsidP="009139A6">
      <w:r>
        <w:separator/>
      </w:r>
    </w:p>
  </w:endnote>
  <w:endnote w:type="continuationSeparator" w:id="0">
    <w:p w14:paraId="763A6E35" w14:textId="77777777" w:rsidR="00D947F4" w:rsidRDefault="00D947F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CB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C417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CE5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09B2F" w14:textId="77777777" w:rsidR="00D947F4" w:rsidRDefault="00D947F4" w:rsidP="009139A6">
      <w:r>
        <w:separator/>
      </w:r>
    </w:p>
  </w:footnote>
  <w:footnote w:type="continuationSeparator" w:id="0">
    <w:p w14:paraId="138F15B6" w14:textId="77777777" w:rsidR="00D947F4" w:rsidRDefault="00D947F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A240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02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29D7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7F4"/>
    <w:rsid w:val="000666E0"/>
    <w:rsid w:val="000A2E7A"/>
    <w:rsid w:val="001307AC"/>
    <w:rsid w:val="00190DFA"/>
    <w:rsid w:val="002510B7"/>
    <w:rsid w:val="00270799"/>
    <w:rsid w:val="002737D5"/>
    <w:rsid w:val="00357E4A"/>
    <w:rsid w:val="00521862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947F4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91F354"/>
  <w15:chartTrackingRefBased/>
  <w15:docId w15:val="{1031BCED-92DC-4EEF-A3CB-83591A3A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47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2025-04-27T07:39:00Z</dcterms:created>
  <dcterms:modified xsi:type="dcterms:W3CDTF">2025-04-27T07:40:00Z</dcterms:modified>
</cp:coreProperties>
</file>